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北京市大兴区黄村镇综合保障办公室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——会客微空间项目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项目申报单位（科室）：黄村镇综合保障办公室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项目申报时间：2024年8月30日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会客微空间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黄村镇综合保障办公室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张帆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13811692854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会客微空间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会客微空间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tabs>
                <w:tab w:val="left" w:pos="658"/>
              </w:tabs>
              <w:jc w:val="both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为进一步优化营商环境，为参会企业和本单位职工提供更加舒适便利的工作交流空间，计划于镇政府五楼增设黄村镇“会客微空间”</w:t>
            </w:r>
            <w:r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会客微空间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镇财政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27.2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27.2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27.2</w:t>
            </w:r>
            <w:bookmarkStart w:id="0" w:name="_GoBack"/>
            <w:bookmarkEnd w:id="0"/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办公室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309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69269741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周磊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会客微空间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改造项目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jc w:val="left"/>
        <w:rPr>
          <w:rFonts w:hint="eastAsia" w:eastAsia="宋体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为进一步优化营商环境，为参会企业和本单位职工提供更加舒适便利的工作交流空间，计划于镇政府五楼增设黄村镇“会客微空间”</w:t>
      </w:r>
      <w:r>
        <w:rPr>
          <w:rFonts w:hint="eastAsia" w:eastAsia="宋体"/>
          <w:b w:val="0"/>
          <w:bCs w:val="0"/>
          <w:sz w:val="24"/>
          <w:szCs w:val="24"/>
          <w:lang w:val="en-US" w:eastAsia="zh-CN"/>
        </w:rPr>
        <w:t>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为进一步优化营商环境，为参会企业和本单位职工提供更加舒适便利的工作交流空间，计划于镇政府五楼增设黄村镇“会客微空间”。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为进一步优化营商环境，为参会企业和本单位职工提供更加舒适便利的工作交流空间，计划于镇政府五楼增设黄村镇“会客微空间”</w:t>
      </w:r>
      <w:r>
        <w:rPr>
          <w:rFonts w:hint="eastAsia" w:eastAsia="宋体"/>
          <w:b w:val="0"/>
          <w:bCs w:val="0"/>
          <w:sz w:val="24"/>
          <w:szCs w:val="24"/>
          <w:lang w:val="en-US" w:eastAsia="zh-CN"/>
        </w:rPr>
        <w:t>。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。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无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会客微空间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改造项目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2025年全年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一次性支付费用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xYTkwOWNkMzg5ZGUxMjI5NmYxMWRiOTE1MWFkZjkifQ=="/>
  </w:docVars>
  <w:rsids>
    <w:rsidRoot w:val="34B53ED7"/>
    <w:rsid w:val="019A7936"/>
    <w:rsid w:val="024E73C1"/>
    <w:rsid w:val="02887E60"/>
    <w:rsid w:val="0A5D4D63"/>
    <w:rsid w:val="13F73D10"/>
    <w:rsid w:val="1FC96EB6"/>
    <w:rsid w:val="26E36928"/>
    <w:rsid w:val="2F471EE1"/>
    <w:rsid w:val="308113CB"/>
    <w:rsid w:val="338A49C7"/>
    <w:rsid w:val="34B53ED7"/>
    <w:rsid w:val="3EBF4F29"/>
    <w:rsid w:val="43337B9A"/>
    <w:rsid w:val="4D247C70"/>
    <w:rsid w:val="4F815F87"/>
    <w:rsid w:val="54F9326F"/>
    <w:rsid w:val="55FF038B"/>
    <w:rsid w:val="58294405"/>
    <w:rsid w:val="59467262"/>
    <w:rsid w:val="625005B0"/>
    <w:rsid w:val="651C2939"/>
    <w:rsid w:val="661E3335"/>
    <w:rsid w:val="6D535020"/>
    <w:rsid w:val="71BD009F"/>
    <w:rsid w:val="727614E3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911</Words>
  <Characters>953</Characters>
  <Lines>0</Lines>
  <Paragraphs>0</Paragraphs>
  <TotalTime>0</TotalTime>
  <ScaleCrop>false</ScaleCrop>
  <LinksUpToDate>false</LinksUpToDate>
  <CharactersWithSpaces>1069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2024-09-09T08:11:38Z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EF1FCB68E2184C449B03B879263B64AA_12</vt:lpwstr>
  </property>
</Properties>
</file>